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D71D6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71D69">
              <w:rPr>
                <w:b/>
                <w:sz w:val="26"/>
                <w:szCs w:val="26"/>
                <w:lang w:val="en-US"/>
              </w:rPr>
              <w:t>203C_052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71D69" w:rsidRDefault="00B0295A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D71D69">
              <w:rPr>
                <w:b/>
                <w:sz w:val="26"/>
                <w:szCs w:val="26"/>
                <w:lang w:val="en-US"/>
              </w:rPr>
              <w:t>2320198</w:t>
            </w:r>
            <w:r w:rsidR="00C44B8B" w:rsidRPr="00D71D69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229FF">
        <w:rPr>
          <w:b/>
          <w:sz w:val="26"/>
          <w:szCs w:val="26"/>
        </w:rPr>
        <w:t>(</w:t>
      </w:r>
      <w:r w:rsidR="00F22845">
        <w:rPr>
          <w:b/>
          <w:sz w:val="26"/>
          <w:szCs w:val="26"/>
        </w:rPr>
        <w:t>Траверса ТВ</w:t>
      </w:r>
      <w:r w:rsidR="00B0295A" w:rsidRPr="00ED09B7">
        <w:rPr>
          <w:b/>
          <w:sz w:val="26"/>
          <w:szCs w:val="26"/>
        </w:rPr>
        <w:t>255 3.407.1-164.20.02</w:t>
      </w:r>
      <w:r w:rsidR="00F229FF">
        <w:rPr>
          <w:b/>
          <w:sz w:val="26"/>
          <w:szCs w:val="26"/>
        </w:rPr>
        <w:t>)</w:t>
      </w:r>
      <w:r w:rsidR="00914DCC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14DCC">
        <w:rPr>
          <w:b/>
          <w:sz w:val="26"/>
          <w:szCs w:val="26"/>
          <w:u w:val="single"/>
        </w:rPr>
        <w:t>203</w:t>
      </w:r>
      <w:r w:rsidR="00F115B9" w:rsidRPr="00914DCC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D09B7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1759FB" w:rsidRPr="001759FB">
        <w:rPr>
          <w:color w:val="FF0000"/>
          <w:sz w:val="26"/>
          <w:szCs w:val="26"/>
        </w:rPr>
        <w:t> </w:t>
      </w:r>
      <w:bookmarkStart w:id="1" w:name="Поле4"/>
      <w:r w:rsidR="00ED09B7" w:rsidRPr="00ED09B7">
        <w:rPr>
          <w:sz w:val="24"/>
          <w:szCs w:val="24"/>
        </w:rPr>
        <w:t>Типового проекта</w:t>
      </w:r>
      <w:r w:rsidR="00B0295A" w:rsidRPr="00ED09B7">
        <w:rPr>
          <w:sz w:val="24"/>
          <w:szCs w:val="24"/>
        </w:rPr>
        <w:t xml:space="preserve"> 3.407.1-164.20.02</w:t>
      </w:r>
      <w:r w:rsidR="0073431B" w:rsidRPr="00ED09B7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2" w:name="_GoBack"/>
      <w:bookmarkEnd w:id="2"/>
    </w:p>
    <w:p w:rsidR="00914DCC" w:rsidRDefault="00914DCC" w:rsidP="00914D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14DCC" w:rsidRDefault="00914DCC" w:rsidP="00914DC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914DCC" w:rsidRDefault="00914DCC" w:rsidP="00914DC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14DCC" w:rsidRDefault="00914DCC" w:rsidP="00914DC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14DCC" w:rsidRDefault="00914DCC" w:rsidP="00914DC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14DCC" w:rsidRDefault="00914DCC" w:rsidP="00914DC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14DCC" w:rsidRDefault="00914DCC" w:rsidP="00914DC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14DCC" w:rsidRDefault="00914DCC" w:rsidP="00914DC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914DCC" w:rsidRDefault="00914DCC" w:rsidP="00914DC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914DCC" w:rsidRDefault="00914DCC" w:rsidP="00914DC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914DCC" w:rsidRDefault="00914DCC" w:rsidP="00914DC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914DCC" w:rsidRDefault="00914DCC" w:rsidP="00914DC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14DCC" w:rsidRDefault="00914DCC" w:rsidP="00914DCC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14DCC" w:rsidRDefault="00914DCC" w:rsidP="00914D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914DCC" w:rsidRDefault="00914DCC" w:rsidP="00914DC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ED09B7">
        <w:rPr>
          <w:sz w:val="24"/>
          <w:szCs w:val="24"/>
        </w:rPr>
        <w:t>Типового проекта 3.407.1-164.20.02</w:t>
      </w:r>
      <w:r>
        <w:rPr>
          <w:sz w:val="26"/>
          <w:szCs w:val="26"/>
        </w:rPr>
        <w:t>;</w:t>
      </w:r>
    </w:p>
    <w:p w:rsidR="00914DCC" w:rsidRDefault="00914DCC" w:rsidP="00914DC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14DCC" w:rsidRDefault="00914DCC" w:rsidP="00914DC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914DCC" w:rsidRDefault="00914DCC" w:rsidP="00914D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14DCC" w:rsidRDefault="00914DCC" w:rsidP="00914D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914DCC" w:rsidRDefault="00914DCC" w:rsidP="00914D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14DCC" w:rsidRDefault="00914DCC" w:rsidP="00914DCC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914DCC" w:rsidRDefault="00914DCC" w:rsidP="00914D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914DCC" w:rsidRDefault="00914DCC" w:rsidP="00914D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914DCC" w:rsidRDefault="00914DCC" w:rsidP="00914D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14DCC" w:rsidRDefault="00914DCC" w:rsidP="00914D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14DCC" w:rsidRDefault="00914DCC" w:rsidP="00914D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4DCC" w:rsidRDefault="00914DCC" w:rsidP="00914D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4DCC" w:rsidRDefault="00914DCC" w:rsidP="00914D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14DCC" w:rsidRDefault="00914DCC" w:rsidP="00914D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14DCC" w:rsidRDefault="00914DCC" w:rsidP="00914D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4DCC" w:rsidRDefault="00914DCC" w:rsidP="00914D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14DCC" w:rsidRDefault="00914DCC" w:rsidP="00914D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914DCC" w:rsidRDefault="00914DCC" w:rsidP="00914D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14DCC" w:rsidRDefault="00914DCC" w:rsidP="00914D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914DCC" w:rsidRDefault="00914DCC" w:rsidP="00914D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14DCC" w:rsidRDefault="00914DCC" w:rsidP="00914D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914DCC" w:rsidRDefault="00914DCC" w:rsidP="00914D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914DCC" w:rsidRDefault="00914DCC" w:rsidP="00914DC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14DCC" w:rsidRDefault="00914DCC" w:rsidP="00914DC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14DCC" w:rsidRDefault="00914DCC" w:rsidP="00914DC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14DCC" w:rsidRDefault="00914DCC" w:rsidP="00914D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914DCC" w:rsidRDefault="00914DCC" w:rsidP="00914D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0FA" w:rsidRDefault="003B00FA">
      <w:r>
        <w:separator/>
      </w:r>
    </w:p>
  </w:endnote>
  <w:endnote w:type="continuationSeparator" w:id="0">
    <w:p w:rsidR="003B00FA" w:rsidRDefault="003B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0FA" w:rsidRDefault="003B00FA">
      <w:r>
        <w:separator/>
      </w:r>
    </w:p>
  </w:footnote>
  <w:footnote w:type="continuationSeparator" w:id="0">
    <w:p w:rsidR="003B00FA" w:rsidRDefault="003B0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888A99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95A"/>
    <w:rsid w:val="000000C1"/>
    <w:rsid w:val="0000261E"/>
    <w:rsid w:val="00002E9F"/>
    <w:rsid w:val="0000369B"/>
    <w:rsid w:val="00004529"/>
    <w:rsid w:val="00004DA3"/>
    <w:rsid w:val="0000513E"/>
    <w:rsid w:val="00005360"/>
    <w:rsid w:val="0000691B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8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0F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34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257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936"/>
    <w:rsid w:val="007D4637"/>
    <w:rsid w:val="007D4BE7"/>
    <w:rsid w:val="007D54B2"/>
    <w:rsid w:val="007D681F"/>
    <w:rsid w:val="007D6C0C"/>
    <w:rsid w:val="007D7685"/>
    <w:rsid w:val="007D777E"/>
    <w:rsid w:val="007E14E4"/>
    <w:rsid w:val="007E181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4DCC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295A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5A2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1D6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705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990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9B7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2845"/>
    <w:rsid w:val="00F229FF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3126A9-6F41-4D0E-8DE5-3345F209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D09B7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410F3F-4521-49E6-8C98-865C4DAD557D}"/>
</file>

<file path=customXml/itemProps2.xml><?xml version="1.0" encoding="utf-8"?>
<ds:datastoreItem xmlns:ds="http://schemas.openxmlformats.org/officeDocument/2006/customXml" ds:itemID="{9888D272-84C1-419B-B37A-C6F49F3231F3}"/>
</file>

<file path=customXml/itemProps3.xml><?xml version="1.0" encoding="utf-8"?>
<ds:datastoreItem xmlns:ds="http://schemas.openxmlformats.org/officeDocument/2006/customXml" ds:itemID="{734A5B8A-EA1D-40DF-AA0D-873CEEF63846}"/>
</file>

<file path=customXml/itemProps4.xml><?xml version="1.0" encoding="utf-8"?>
<ds:datastoreItem xmlns:ds="http://schemas.openxmlformats.org/officeDocument/2006/customXml" ds:itemID="{CDB728D4-1C1D-48BA-B3CF-535A459B580B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16</TotalTime>
  <Pages>1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2010-09-30T14:29:00Z</cp:lastPrinted>
  <dcterms:created xsi:type="dcterms:W3CDTF">2015-05-25T12:59:00Z</dcterms:created>
  <dcterms:modified xsi:type="dcterms:W3CDTF">2015-09-28T13:03:00Z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